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AE00B" w14:textId="7FC114AA" w:rsidR="00BA00AB" w:rsidRDefault="00B60B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FULBROKE</w:t>
      </w:r>
      <w:r>
        <w:rPr>
          <w:rFonts w:cs="Times New Roman"/>
          <w:szCs w:val="24"/>
        </w:rPr>
        <w:t xml:space="preserve">       (fl.1487)</w:t>
      </w:r>
    </w:p>
    <w:p w14:paraId="76BD3E3F" w14:textId="092260A2" w:rsidR="00B60BAA" w:rsidRDefault="00B60B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 of the Chamber.</w:t>
      </w:r>
    </w:p>
    <w:p w14:paraId="228CEE2A" w14:textId="77777777" w:rsidR="00B60BAA" w:rsidRDefault="00B60BAA" w:rsidP="009139A6">
      <w:pPr>
        <w:pStyle w:val="NoSpacing"/>
        <w:rPr>
          <w:rFonts w:cs="Times New Roman"/>
          <w:szCs w:val="24"/>
        </w:rPr>
      </w:pPr>
    </w:p>
    <w:p w14:paraId="011D421A" w14:textId="77777777" w:rsidR="00B60BAA" w:rsidRDefault="00B60BAA" w:rsidP="009139A6">
      <w:pPr>
        <w:pStyle w:val="NoSpacing"/>
        <w:rPr>
          <w:rFonts w:cs="Times New Roman"/>
          <w:szCs w:val="24"/>
        </w:rPr>
      </w:pPr>
    </w:p>
    <w:p w14:paraId="1F071313" w14:textId="0576B5F9" w:rsidR="00B60BAA" w:rsidRDefault="00B60B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Feb.1487</w:t>
      </w:r>
      <w:r>
        <w:rPr>
          <w:rFonts w:cs="Times New Roman"/>
          <w:szCs w:val="24"/>
        </w:rPr>
        <w:tab/>
        <w:t xml:space="preserve">He was granted the office of bailiff of the town of </w:t>
      </w:r>
      <w:proofErr w:type="spellStart"/>
      <w:r>
        <w:rPr>
          <w:rFonts w:cs="Times New Roman"/>
          <w:szCs w:val="24"/>
        </w:rPr>
        <w:t>Molton</w:t>
      </w:r>
      <w:proofErr w:type="spellEnd"/>
      <w:r>
        <w:rPr>
          <w:rFonts w:cs="Times New Roman"/>
          <w:szCs w:val="24"/>
        </w:rPr>
        <w:t>, Northamptonshire.</w:t>
      </w:r>
    </w:p>
    <w:p w14:paraId="5FDCAAEE" w14:textId="1F2A41A9" w:rsidR="00B60BAA" w:rsidRDefault="00B60B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p.158)</w:t>
      </w:r>
    </w:p>
    <w:p w14:paraId="49B58986" w14:textId="77777777" w:rsidR="00B60BAA" w:rsidRDefault="00B60BAA" w:rsidP="009139A6">
      <w:pPr>
        <w:pStyle w:val="NoSpacing"/>
        <w:rPr>
          <w:rFonts w:cs="Times New Roman"/>
          <w:szCs w:val="24"/>
        </w:rPr>
      </w:pPr>
    </w:p>
    <w:p w14:paraId="75EAC90E" w14:textId="77777777" w:rsidR="00B60BAA" w:rsidRDefault="00B60BAA" w:rsidP="009139A6">
      <w:pPr>
        <w:pStyle w:val="NoSpacing"/>
        <w:rPr>
          <w:rFonts w:cs="Times New Roman"/>
          <w:szCs w:val="24"/>
        </w:rPr>
      </w:pPr>
    </w:p>
    <w:p w14:paraId="0E57A208" w14:textId="40AF7DD8" w:rsidR="00B60BAA" w:rsidRPr="00B60BAA" w:rsidRDefault="00B60B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2024</w:t>
      </w:r>
      <w:r w:rsidR="007B7D6B">
        <w:rPr>
          <w:rFonts w:cs="Times New Roman"/>
          <w:szCs w:val="24"/>
        </w:rPr>
        <w:t xml:space="preserve"> </w:t>
      </w:r>
    </w:p>
    <w:sectPr w:rsidR="00B60BAA" w:rsidRPr="00B60B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371A" w14:textId="77777777" w:rsidR="00B60BAA" w:rsidRDefault="00B60BAA" w:rsidP="009139A6">
      <w:r>
        <w:separator/>
      </w:r>
    </w:p>
  </w:endnote>
  <w:endnote w:type="continuationSeparator" w:id="0">
    <w:p w14:paraId="68D51C87" w14:textId="77777777" w:rsidR="00B60BAA" w:rsidRDefault="00B60B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66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71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31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8BACA" w14:textId="77777777" w:rsidR="00B60BAA" w:rsidRDefault="00B60BAA" w:rsidP="009139A6">
      <w:r>
        <w:separator/>
      </w:r>
    </w:p>
  </w:footnote>
  <w:footnote w:type="continuationSeparator" w:id="0">
    <w:p w14:paraId="3A2FC89B" w14:textId="77777777" w:rsidR="00B60BAA" w:rsidRDefault="00B60B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54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7B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87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AA"/>
    <w:rsid w:val="000666E0"/>
    <w:rsid w:val="002510B7"/>
    <w:rsid w:val="00270799"/>
    <w:rsid w:val="005C130B"/>
    <w:rsid w:val="007B7D6B"/>
    <w:rsid w:val="00826F5C"/>
    <w:rsid w:val="009139A6"/>
    <w:rsid w:val="009411C2"/>
    <w:rsid w:val="009448BB"/>
    <w:rsid w:val="00947624"/>
    <w:rsid w:val="00A3176C"/>
    <w:rsid w:val="00AE65F8"/>
    <w:rsid w:val="00B60BA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8D32A"/>
  <w15:chartTrackingRefBased/>
  <w15:docId w15:val="{33234BBF-3DF4-4D06-AF01-4C6284B7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2024-03-27T19:19:00Z</dcterms:created>
  <dcterms:modified xsi:type="dcterms:W3CDTF">2024-03-27T19:27:00Z</dcterms:modified>
</cp:coreProperties>
</file>